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778302B2"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10A33">
        <w:rPr>
          <w:b/>
          <w:noProof/>
          <w:sz w:val="24"/>
        </w:rPr>
        <w:t>2</w:t>
      </w:r>
      <w:r>
        <w:rPr>
          <w:b/>
          <w:i/>
          <w:noProof/>
          <w:sz w:val="28"/>
        </w:rPr>
        <w:tab/>
      </w:r>
      <w:fldSimple w:instr=" DOCPROPERTY  Tdoc#  \* MERGEFORMAT ">
        <w:r>
          <w:rPr>
            <w:b/>
            <w:i/>
            <w:noProof/>
            <w:sz w:val="28"/>
          </w:rPr>
          <w:t>R2-23</w:t>
        </w:r>
        <w:r w:rsidR="003B365A">
          <w:rPr>
            <w:b/>
            <w:i/>
            <w:noProof/>
            <w:sz w:val="28"/>
          </w:rPr>
          <w:t>0</w:t>
        </w:r>
        <w:r w:rsidR="001E0E0B">
          <w:rPr>
            <w:b/>
            <w:i/>
            <w:noProof/>
            <w:sz w:val="28"/>
          </w:rPr>
          <w:t>6002</w:t>
        </w:r>
      </w:fldSimple>
    </w:p>
    <w:p w14:paraId="59C36B03" w14:textId="43F997AA" w:rsidR="00345B35" w:rsidRDefault="00712600" w:rsidP="00345B35">
      <w:pPr>
        <w:pStyle w:val="CRCoverPage"/>
        <w:outlineLvl w:val="0"/>
        <w:rPr>
          <w:b/>
          <w:noProof/>
          <w:sz w:val="24"/>
        </w:rPr>
      </w:pPr>
      <w:bookmarkStart w:id="14" w:name="_Hlk124761912"/>
      <w:r>
        <w:rPr>
          <w:rFonts w:cs="Arial"/>
          <w:b/>
          <w:color w:val="000000"/>
          <w:kern w:val="2"/>
          <w:sz w:val="24"/>
        </w:rPr>
        <w:t>Incheon</w:t>
      </w:r>
      <w:r w:rsidR="00345B35">
        <w:rPr>
          <w:rFonts w:cs="Arial"/>
          <w:b/>
          <w:color w:val="000000"/>
          <w:kern w:val="2"/>
          <w:sz w:val="24"/>
        </w:rPr>
        <w:t>,</w:t>
      </w:r>
      <w:r>
        <w:rPr>
          <w:rFonts w:cs="Arial"/>
          <w:b/>
          <w:color w:val="000000"/>
          <w:kern w:val="2"/>
          <w:sz w:val="24"/>
        </w:rPr>
        <w:t xml:space="preserve"> South Korea,</w:t>
      </w:r>
      <w:r w:rsidR="00345B35">
        <w:rPr>
          <w:rFonts w:cs="Arial"/>
          <w:b/>
          <w:color w:val="000000"/>
          <w:kern w:val="2"/>
          <w:sz w:val="24"/>
        </w:rPr>
        <w:t xml:space="preserve"> </w:t>
      </w:r>
      <w:r>
        <w:rPr>
          <w:rFonts w:cs="Arial"/>
          <w:b/>
          <w:color w:val="000000"/>
          <w:kern w:val="2"/>
          <w:sz w:val="24"/>
        </w:rPr>
        <w:t>22</w:t>
      </w:r>
      <w:r w:rsidRPr="00712600">
        <w:rPr>
          <w:rFonts w:cs="Arial"/>
          <w:b/>
          <w:color w:val="000000"/>
          <w:kern w:val="2"/>
          <w:sz w:val="24"/>
          <w:vertAlign w:val="superscript"/>
        </w:rPr>
        <w:t>nd</w:t>
      </w:r>
      <w:r w:rsidR="00345B35">
        <w:rPr>
          <w:rFonts w:cs="Arial"/>
          <w:b/>
          <w:color w:val="000000"/>
          <w:kern w:val="2"/>
          <w:sz w:val="24"/>
        </w:rPr>
        <w:t xml:space="preserve"> – 26</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May</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000000">
            <w:pPr>
              <w:pStyle w:val="CRCoverPage"/>
              <w:spacing w:after="0"/>
              <w:jc w:val="right"/>
              <w:rPr>
                <w:b/>
                <w:noProof/>
                <w:sz w:val="28"/>
              </w:rPr>
            </w:pPr>
            <w:fldSimple w:instr=" DOCPROPERTY  Spec#  \* MERGEFORMAT ">
              <w:r w:rsidR="00345B35">
                <w:rPr>
                  <w:b/>
                  <w:noProof/>
                  <w:sz w:val="28"/>
                </w:rPr>
                <w:t>38.3</w:t>
              </w:r>
              <w:r w:rsidR="00B10A33">
                <w:rPr>
                  <w:b/>
                  <w:noProof/>
                  <w:sz w:val="28"/>
                </w:rPr>
                <w:t>00</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225FBF09" w:rsidR="00345B35" w:rsidRDefault="001E0E0B">
            <w:pPr>
              <w:pStyle w:val="CRCoverPage"/>
              <w:spacing w:after="0"/>
              <w:rPr>
                <w:noProof/>
              </w:rPr>
            </w:pPr>
            <w:r>
              <w:rPr>
                <w:b/>
                <w:noProof/>
                <w:sz w:val="28"/>
              </w:rPr>
              <w:t>0681</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0E87DACB" w:rsidR="00345B35" w:rsidRDefault="00000000">
            <w:pPr>
              <w:pStyle w:val="CRCoverPage"/>
              <w:spacing w:after="0"/>
              <w:jc w:val="center"/>
              <w:rPr>
                <w:b/>
                <w:noProof/>
              </w:rPr>
            </w:pPr>
            <w:fldSimple w:instr=" DOCPROPERTY  Revision  \* MERGEFORMAT ">
              <w:r w:rsidR="0046406A">
                <w:rPr>
                  <w:b/>
                  <w:noProof/>
                  <w:sz w:val="28"/>
                </w:rPr>
                <w:t>-</w:t>
              </w:r>
            </w:fldSimple>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49A5C8D5" w:rsidR="00345B35" w:rsidRPr="00345B35" w:rsidRDefault="00000000">
            <w:pPr>
              <w:pStyle w:val="CRCoverPage"/>
              <w:spacing w:after="0"/>
              <w:jc w:val="center"/>
              <w:rPr>
                <w:noProof/>
                <w:sz w:val="28"/>
              </w:rPr>
            </w:pPr>
            <w:fldSimple w:instr=" DOCPROPERTY  Version  \* MERGEFORMAT ">
              <w:r w:rsidR="00345B35" w:rsidRPr="00345B35">
                <w:rPr>
                  <w:b/>
                  <w:noProof/>
                  <w:sz w:val="28"/>
                </w:rPr>
                <w:t>1</w:t>
              </w:r>
              <w:r w:rsidR="0098699D">
                <w:rPr>
                  <w:b/>
                  <w:noProof/>
                  <w:sz w:val="28"/>
                </w:rPr>
                <w:t>6</w:t>
              </w:r>
              <w:r w:rsidR="00345B35" w:rsidRPr="00345B35">
                <w:rPr>
                  <w:b/>
                  <w:noProof/>
                  <w:sz w:val="28"/>
                </w:rPr>
                <w:t>.</w:t>
              </w:r>
              <w:r w:rsidR="0098699D">
                <w:rPr>
                  <w:b/>
                  <w:noProof/>
                  <w:sz w:val="28"/>
                </w:rPr>
                <w:t>12</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0CF76F83" w:rsidR="00345B35" w:rsidRDefault="00764128">
            <w:pPr>
              <w:pStyle w:val="CRCoverPage"/>
              <w:spacing w:after="0"/>
              <w:ind w:left="100"/>
              <w:rPr>
                <w:noProof/>
              </w:rPr>
            </w:pPr>
            <w:r>
              <w:t>Clarification for on-demand SIB procedure in RRC_CONNECTED</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3915851" w14:textId="77777777" w:rsidR="0075532A" w:rsidRDefault="0075532A" w:rsidP="0075532A">
            <w:pPr>
              <w:pStyle w:val="CRCoverPage"/>
              <w:spacing w:after="0"/>
              <w:ind w:left="100"/>
            </w:pPr>
            <w:proofErr w:type="spellStart"/>
            <w:r w:rsidRPr="0075532A">
              <w:t>NR_newRAT</w:t>
            </w:r>
            <w:proofErr w:type="spellEnd"/>
            <w:r w:rsidRPr="0075532A">
              <w:t>-Core</w:t>
            </w:r>
            <w:r>
              <w:t>,</w:t>
            </w:r>
          </w:p>
          <w:p w14:paraId="53BE6F82" w14:textId="301E4031" w:rsidR="00764128" w:rsidRDefault="00B54DFD" w:rsidP="0075532A">
            <w:pPr>
              <w:pStyle w:val="CRCoverPage"/>
              <w:spacing w:after="0"/>
              <w:ind w:left="100"/>
            </w:pPr>
            <w:r w:rsidRPr="00B54DFD">
              <w:t>5G_V2X_NRSL-Core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1A942D33" w:rsidR="00345B35" w:rsidRDefault="00345B35">
            <w:pPr>
              <w:pStyle w:val="CRCoverPage"/>
              <w:spacing w:after="0"/>
              <w:ind w:left="100"/>
              <w:rPr>
                <w:noProof/>
              </w:rPr>
            </w:pPr>
            <w:r>
              <w:t>2023-0</w:t>
            </w:r>
            <w:r w:rsidR="00B54DFD">
              <w:t>5</w:t>
            </w:r>
            <w:r>
              <w:t>-</w:t>
            </w:r>
            <w:r w:rsidR="00B54DFD">
              <w:t>12</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6992E6AF" w:rsidR="00345B35" w:rsidRPr="00346297" w:rsidRDefault="00B54DFD">
            <w:pPr>
              <w:pStyle w:val="CRCoverPage"/>
              <w:spacing w:after="0"/>
              <w:ind w:left="100" w:right="-609"/>
              <w:rPr>
                <w:b/>
                <w:bCs/>
                <w:noProof/>
              </w:rPr>
            </w:pPr>
            <w:r>
              <w:rPr>
                <w:b/>
                <w:bCs/>
              </w:rPr>
              <w:t>F</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0EEB2F37" w:rsidR="00345B35" w:rsidRDefault="00000000">
            <w:pPr>
              <w:pStyle w:val="CRCoverPage"/>
              <w:spacing w:after="0"/>
              <w:ind w:left="100"/>
              <w:rPr>
                <w:noProof/>
              </w:rPr>
            </w:pPr>
            <w:fldSimple w:instr=" DOCPROPERTY  Release  \* MERGEFORMAT ">
              <w:r w:rsidR="00345B35">
                <w:rPr>
                  <w:noProof/>
                </w:rPr>
                <w:t>Rel-1</w:t>
              </w:r>
              <w:r w:rsidR="00346297">
                <w:rPr>
                  <w:noProof/>
                </w:rPr>
                <w:t>6</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A32C7B0" w14:textId="77777777" w:rsidR="00B54DFD" w:rsidRDefault="00B54DFD" w:rsidP="004F68DD">
            <w:pPr>
              <w:pStyle w:val="CRCoverPage"/>
              <w:spacing w:after="0"/>
              <w:ind w:left="100"/>
              <w:rPr>
                <w:noProof/>
              </w:rPr>
            </w:pPr>
            <w:r>
              <w:rPr>
                <w:noProof/>
              </w:rPr>
              <w:t xml:space="preserve">In </w:t>
            </w:r>
            <w:r w:rsidR="004F68DD">
              <w:rPr>
                <w:noProof/>
              </w:rPr>
              <w:t xml:space="preserve">section 7.3.2 of </w:t>
            </w:r>
            <w:r>
              <w:rPr>
                <w:noProof/>
              </w:rPr>
              <w:t xml:space="preserve">TS 38.300 </w:t>
            </w:r>
            <w:r w:rsidR="004F68DD">
              <w:rPr>
                <w:noProof/>
              </w:rPr>
              <w:t xml:space="preserve">it is stated that the granularity of the on-demand request for system information for a UE in RRC_CONNECTED is </w:t>
            </w:r>
            <w:r w:rsidR="008C6ABC">
              <w:rPr>
                <w:noProof/>
              </w:rPr>
              <w:t>per SIB. However, this is the “minumum” granularity and the UE is allowed to include more than one SIB in the request</w:t>
            </w:r>
            <w:r w:rsidR="00554716">
              <w:rPr>
                <w:noProof/>
              </w:rPr>
              <w:t>.</w:t>
            </w:r>
            <w:r w:rsidR="008C6ABC">
              <w:rPr>
                <w:noProof/>
              </w:rPr>
              <w:t xml:space="preserve"> This needs to be clarified.</w:t>
            </w:r>
          </w:p>
          <w:p w14:paraId="14478558" w14:textId="77777777" w:rsidR="008C6ABC" w:rsidRDefault="008C6ABC" w:rsidP="004F68DD">
            <w:pPr>
              <w:pStyle w:val="CRCoverPage"/>
              <w:spacing w:after="0"/>
              <w:ind w:left="100"/>
              <w:rPr>
                <w:noProof/>
              </w:rPr>
            </w:pPr>
          </w:p>
          <w:p w14:paraId="009223DC" w14:textId="03280F19" w:rsidR="008C6ABC" w:rsidRDefault="008C6ABC" w:rsidP="004F68DD">
            <w:pPr>
              <w:pStyle w:val="CRCoverPage"/>
              <w:spacing w:after="0"/>
              <w:ind w:left="100"/>
              <w:rPr>
                <w:noProof/>
              </w:rPr>
            </w:pPr>
            <w:r>
              <w:rPr>
                <w:noProof/>
              </w:rPr>
              <w:t xml:space="preserve">Also, in section 7.3.1 of TS 38.300 it is stated that </w:t>
            </w:r>
            <w:r w:rsidR="00BD048D">
              <w:rPr>
                <w:noProof/>
              </w:rPr>
              <w:t xml:space="preserve">all </w:t>
            </w:r>
            <w:r>
              <w:rPr>
                <w:noProof/>
              </w:rPr>
              <w:t>“Other SI” may be requested on-demand, but in case the UE is in RRC_CONNECTED this is not true as only certain SIB</w:t>
            </w:r>
            <w:r w:rsidR="0088503A">
              <w:rPr>
                <w:noProof/>
              </w:rPr>
              <w:t>s</w:t>
            </w:r>
            <w:r>
              <w:rPr>
                <w:noProof/>
              </w:rPr>
              <w:t xml:space="preserve"> can actually be included in the request. This aspect should also need to be clarified.</w:t>
            </w: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6A93EA5B" w14:textId="580B792B" w:rsidR="00345B35" w:rsidRDefault="001C35F3">
            <w:pPr>
              <w:pStyle w:val="CRCoverPage"/>
              <w:spacing w:after="0"/>
              <w:ind w:left="100"/>
              <w:rPr>
                <w:noProof/>
              </w:rPr>
            </w:pPr>
            <w:r>
              <w:rPr>
                <w:noProof/>
              </w:rPr>
              <w:t xml:space="preserve">Section </w:t>
            </w:r>
            <w:r w:rsidR="00373614">
              <w:rPr>
                <w:noProof/>
              </w:rPr>
              <w:t>7.</w:t>
            </w:r>
            <w:r w:rsidR="008C6ABC">
              <w:rPr>
                <w:noProof/>
              </w:rPr>
              <w:t>3.2</w:t>
            </w:r>
          </w:p>
          <w:p w14:paraId="0C235E86" w14:textId="133D2A72" w:rsidR="001C35F3" w:rsidRDefault="001C35F3">
            <w:pPr>
              <w:pStyle w:val="CRCoverPage"/>
              <w:spacing w:after="0"/>
              <w:ind w:left="100"/>
              <w:rPr>
                <w:noProof/>
              </w:rPr>
            </w:pPr>
            <w:r>
              <w:rPr>
                <w:noProof/>
              </w:rPr>
              <w:t xml:space="preserve">- Clarification </w:t>
            </w:r>
            <w:r w:rsidR="008C6ABC">
              <w:rPr>
                <w:noProof/>
              </w:rPr>
              <w:t xml:space="preserve">that the granularity of the on-demand request per </w:t>
            </w:r>
            <w:r w:rsidR="0088503A">
              <w:rPr>
                <w:noProof/>
              </w:rPr>
              <w:t xml:space="preserve">one </w:t>
            </w:r>
            <w:r w:rsidR="008C6ABC">
              <w:rPr>
                <w:noProof/>
              </w:rPr>
              <w:t xml:space="preserve">SIB is the minumum </w:t>
            </w:r>
            <w:r w:rsidR="0088503A">
              <w:rPr>
                <w:noProof/>
              </w:rPr>
              <w:t xml:space="preserve">granularity </w:t>
            </w:r>
            <w:r w:rsidR="008C6ABC">
              <w:rPr>
                <w:noProof/>
              </w:rPr>
              <w:t>and that UE can include more than one SIB in the request, is it wants.</w:t>
            </w:r>
          </w:p>
          <w:p w14:paraId="6A68CDBC" w14:textId="77777777" w:rsidR="00373614" w:rsidRDefault="00373614">
            <w:pPr>
              <w:pStyle w:val="CRCoverPage"/>
              <w:spacing w:after="0"/>
              <w:ind w:left="100"/>
              <w:rPr>
                <w:noProof/>
              </w:rPr>
            </w:pPr>
          </w:p>
          <w:p w14:paraId="73225DF9" w14:textId="75E481C5" w:rsidR="00373614" w:rsidRDefault="00373614">
            <w:pPr>
              <w:pStyle w:val="CRCoverPage"/>
              <w:spacing w:after="0"/>
              <w:ind w:left="100"/>
              <w:rPr>
                <w:noProof/>
              </w:rPr>
            </w:pPr>
            <w:r>
              <w:rPr>
                <w:noProof/>
              </w:rPr>
              <w:t xml:space="preserve">Section </w:t>
            </w:r>
            <w:r w:rsidR="008C6ABC">
              <w:rPr>
                <w:noProof/>
              </w:rPr>
              <w:t>7.3.1</w:t>
            </w:r>
          </w:p>
          <w:p w14:paraId="34AD2152" w14:textId="5909A875" w:rsidR="00373614" w:rsidRDefault="00373614">
            <w:pPr>
              <w:pStyle w:val="CRCoverPage"/>
              <w:spacing w:after="0"/>
              <w:ind w:left="100"/>
              <w:rPr>
                <w:noProof/>
              </w:rPr>
            </w:pPr>
            <w:r>
              <w:rPr>
                <w:noProof/>
              </w:rPr>
              <w:t>-</w:t>
            </w:r>
            <w:r w:rsidR="008C6ABC">
              <w:rPr>
                <w:noProof/>
              </w:rPr>
              <w:t xml:space="preserve"> Clarified that for a UE in RRC_CONNECTED only certain “Other SI” can be requested on-demand.</w:t>
            </w:r>
            <w:r>
              <w:rPr>
                <w:noProof/>
              </w:rPr>
              <w:t xml:space="preserve"> </w:t>
            </w:r>
          </w:p>
          <w:p w14:paraId="47929B5F" w14:textId="77777777" w:rsidR="00345B35" w:rsidRDefault="00345B35" w:rsidP="008C6ABC">
            <w:pPr>
              <w:pStyle w:val="CRCoverPage"/>
              <w:spacing w:after="0"/>
              <w:rPr>
                <w:noProof/>
              </w:rPr>
            </w:pPr>
          </w:p>
          <w:p w14:paraId="5E5F5E15" w14:textId="77777777" w:rsidR="00345B35" w:rsidRDefault="00345B35">
            <w:pPr>
              <w:pStyle w:val="CRCoverPage"/>
              <w:spacing w:after="0"/>
              <w:ind w:left="100"/>
              <w:rPr>
                <w:noProof/>
              </w:rPr>
            </w:pPr>
          </w:p>
          <w:p w14:paraId="0BA92BEA" w14:textId="77777777" w:rsidR="00345B35" w:rsidRDefault="00345B35">
            <w:pPr>
              <w:pStyle w:val="CRCoverPage"/>
              <w:spacing w:after="0"/>
              <w:ind w:left="100"/>
              <w:rPr>
                <w:b/>
                <w:noProof/>
              </w:rPr>
            </w:pPr>
            <w:r>
              <w:rPr>
                <w:b/>
                <w:noProof/>
              </w:rPr>
              <w:t>Impact Analysis</w:t>
            </w:r>
          </w:p>
          <w:p w14:paraId="74067324" w14:textId="2B842901" w:rsidR="00345B35" w:rsidRDefault="00345B35">
            <w:pPr>
              <w:pStyle w:val="CRCoverPage"/>
              <w:spacing w:after="0"/>
              <w:ind w:left="100"/>
              <w:rPr>
                <w:noProof/>
                <w:lang w:val="en-US" w:eastAsia="zh-CN"/>
              </w:rPr>
            </w:pPr>
            <w:r>
              <w:rPr>
                <w:noProof/>
                <w:lang w:val="en-US" w:eastAsia="zh-CN"/>
              </w:rPr>
              <w:t>Impacted 5G architecture options: NR SA</w:t>
            </w:r>
            <w:r>
              <w:t xml:space="preserve"> </w:t>
            </w:r>
          </w:p>
          <w:p w14:paraId="367C22B1" w14:textId="77777777" w:rsidR="00345B35" w:rsidRDefault="00345B35">
            <w:pPr>
              <w:pStyle w:val="CRCoverPage"/>
              <w:spacing w:after="0"/>
              <w:ind w:left="100"/>
              <w:rPr>
                <w:noProof/>
                <w:u w:val="single"/>
              </w:rPr>
            </w:pPr>
          </w:p>
          <w:p w14:paraId="534BA875" w14:textId="0D8B0215" w:rsidR="00345B35" w:rsidRPr="001C35F3" w:rsidRDefault="00345B35">
            <w:pPr>
              <w:pStyle w:val="CRCoverPage"/>
              <w:spacing w:after="0"/>
              <w:ind w:left="100"/>
              <w:rPr>
                <w:noProof/>
              </w:rPr>
            </w:pPr>
            <w:r>
              <w:rPr>
                <w:noProof/>
                <w:u w:val="single"/>
              </w:rPr>
              <w:t>Impacted functionality:</w:t>
            </w:r>
            <w:r w:rsidR="001C35F3">
              <w:rPr>
                <w:noProof/>
              </w:rPr>
              <w:t xml:space="preserve"> </w:t>
            </w:r>
            <w:r w:rsidR="00052032">
              <w:rPr>
                <w:noProof/>
              </w:rPr>
              <w:t>On-demand request of system information</w:t>
            </w:r>
          </w:p>
          <w:p w14:paraId="188A6746" w14:textId="77777777" w:rsidR="00345B35" w:rsidRDefault="00345B35">
            <w:pPr>
              <w:pStyle w:val="CRCoverPage"/>
              <w:spacing w:after="0"/>
              <w:ind w:left="100"/>
              <w:rPr>
                <w:noProof/>
              </w:rPr>
            </w:pPr>
          </w:p>
          <w:p w14:paraId="10A8A8F2" w14:textId="77777777" w:rsidR="00345B35" w:rsidRDefault="00345B35">
            <w:pPr>
              <w:pStyle w:val="CRCoverPage"/>
              <w:spacing w:after="0"/>
              <w:ind w:left="100"/>
              <w:rPr>
                <w:noProof/>
                <w:u w:val="single"/>
              </w:rPr>
            </w:pPr>
            <w:r>
              <w:rPr>
                <w:noProof/>
                <w:u w:val="single"/>
              </w:rPr>
              <w:t>Inter-operability:</w:t>
            </w:r>
          </w:p>
          <w:p w14:paraId="31660E74" w14:textId="4F1AC9C8" w:rsidR="00345B35" w:rsidRDefault="00345B3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52032">
              <w:rPr>
                <w:lang w:eastAsia="zh-CN"/>
              </w:rPr>
              <w:t xml:space="preserve">the UE may believe that only one SIB can </w:t>
            </w:r>
            <w:r w:rsidR="00F416DE">
              <w:rPr>
                <w:lang w:eastAsia="zh-CN"/>
              </w:rPr>
              <w:t xml:space="preserve">be </w:t>
            </w:r>
            <w:r w:rsidR="00052032">
              <w:rPr>
                <w:lang w:eastAsia="zh-CN"/>
              </w:rPr>
              <w:t>requested on-demand while in RRC_CONNECTED and that all the SIB</w:t>
            </w:r>
            <w:r w:rsidR="00DA3D92">
              <w:rPr>
                <w:lang w:eastAsia="zh-CN"/>
              </w:rPr>
              <w:t>s</w:t>
            </w:r>
            <w:r w:rsidR="00052032">
              <w:rPr>
                <w:lang w:eastAsia="zh-CN"/>
              </w:rPr>
              <w:t xml:space="preserve"> that are part of Other SI can be requested</w:t>
            </w:r>
            <w:r w:rsidR="001C35F3">
              <w:rPr>
                <w:lang w:eastAsia="zh-CN"/>
              </w:rPr>
              <w:t>.</w:t>
            </w:r>
          </w:p>
          <w:p w14:paraId="33453702" w14:textId="77777777" w:rsidR="00345B35" w:rsidRDefault="00345B35">
            <w:pPr>
              <w:pStyle w:val="CRCoverPage"/>
              <w:spacing w:after="0"/>
              <w:ind w:left="100"/>
              <w:rPr>
                <w:lang w:eastAsia="zh-CN"/>
              </w:rPr>
            </w:pPr>
          </w:p>
          <w:p w14:paraId="015C0A6B" w14:textId="0ECFC6DB" w:rsidR="00345B35" w:rsidRDefault="00345B35" w:rsidP="00F416D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416DE">
              <w:rPr>
                <w:lang w:eastAsia="zh-CN"/>
              </w:rPr>
              <w:t>the network may believe that only one SIB can be requested on-demand by a UE in RRC_CONNECTED.</w:t>
            </w:r>
          </w:p>
          <w:p w14:paraId="4308514F" w14:textId="77777777" w:rsidR="00345B35" w:rsidRDefault="00345B35">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3A7F35C5" w:rsidR="00345B35" w:rsidRPr="001C35F3" w:rsidRDefault="001C35F3">
            <w:pPr>
              <w:pStyle w:val="CRCoverPage"/>
              <w:spacing w:after="0"/>
              <w:ind w:left="100"/>
              <w:rPr>
                <w:noProof/>
              </w:rPr>
            </w:pPr>
            <w:r>
              <w:rPr>
                <w:noProof/>
              </w:rPr>
              <w:t xml:space="preserve">If the CR is not approve, </w:t>
            </w:r>
            <w:r w:rsidR="00F416DE">
              <w:rPr>
                <w:lang w:eastAsia="zh-CN"/>
              </w:rPr>
              <w:t xml:space="preserve">the UE may believe that only one SIB can be requested on-demand while in RRC_CONNECTED and that all the </w:t>
            </w:r>
            <w:proofErr w:type="gramStart"/>
            <w:r w:rsidR="00F416DE">
              <w:rPr>
                <w:lang w:eastAsia="zh-CN"/>
              </w:rPr>
              <w:t>SIB</w:t>
            </w:r>
            <w:proofErr w:type="gramEnd"/>
            <w:r w:rsidR="00F416DE">
              <w:rPr>
                <w:lang w:eastAsia="zh-CN"/>
              </w:rPr>
              <w:t xml:space="preserve"> that are part of Other SI can be requested</w:t>
            </w:r>
            <w:r>
              <w:rPr>
                <w:noProof/>
              </w:rPr>
              <w: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4AFCC3DA" w:rsidR="00345B35" w:rsidRDefault="001A5940">
            <w:pPr>
              <w:pStyle w:val="CRCoverPage"/>
              <w:spacing w:after="0"/>
              <w:ind w:left="100"/>
              <w:rPr>
                <w:noProof/>
              </w:rPr>
            </w:pPr>
            <w:r>
              <w:rPr>
                <w:noProof/>
              </w:rPr>
              <w:t>7.</w:t>
            </w:r>
            <w:r w:rsidR="00F416DE">
              <w:rPr>
                <w:noProof/>
              </w:rPr>
              <w:t>3.1, 7.3.2</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77777777"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30B238FA" w14:textId="77777777" w:rsidR="00A35079" w:rsidRPr="00362E3A" w:rsidRDefault="00A35079" w:rsidP="00A35079">
      <w:pPr>
        <w:pStyle w:val="Heading2"/>
      </w:pPr>
      <w:bookmarkStart w:id="16" w:name="_Toc20387952"/>
      <w:bookmarkStart w:id="17" w:name="_Toc29376031"/>
      <w:bookmarkStart w:id="18" w:name="_Toc37231920"/>
      <w:bookmarkStart w:id="19" w:name="_Toc46501975"/>
      <w:bookmarkStart w:id="20" w:name="_Toc51971323"/>
      <w:bookmarkStart w:id="21" w:name="_Toc52551306"/>
      <w:bookmarkStart w:id="22" w:name="_Toc130937856"/>
      <w:bookmarkEnd w:id="2"/>
      <w:bookmarkEnd w:id="3"/>
      <w:bookmarkEnd w:id="4"/>
      <w:bookmarkEnd w:id="5"/>
      <w:bookmarkEnd w:id="6"/>
      <w:bookmarkEnd w:id="7"/>
      <w:bookmarkEnd w:id="8"/>
      <w:bookmarkEnd w:id="9"/>
      <w:bookmarkEnd w:id="10"/>
      <w:bookmarkEnd w:id="11"/>
      <w:bookmarkEnd w:id="12"/>
      <w:bookmarkEnd w:id="13"/>
      <w:r w:rsidRPr="00362E3A">
        <w:t>7.3</w:t>
      </w:r>
      <w:r w:rsidRPr="00362E3A">
        <w:tab/>
        <w:t>System Information Handling</w:t>
      </w:r>
      <w:bookmarkEnd w:id="16"/>
      <w:bookmarkEnd w:id="17"/>
      <w:bookmarkEnd w:id="18"/>
      <w:bookmarkEnd w:id="19"/>
      <w:bookmarkEnd w:id="20"/>
      <w:bookmarkEnd w:id="21"/>
      <w:bookmarkEnd w:id="22"/>
    </w:p>
    <w:p w14:paraId="40408ECF" w14:textId="77777777" w:rsidR="00A35079" w:rsidRPr="00362E3A" w:rsidRDefault="00A35079" w:rsidP="00A35079">
      <w:pPr>
        <w:pStyle w:val="Heading3"/>
      </w:pPr>
      <w:bookmarkStart w:id="23" w:name="_Toc20387953"/>
      <w:bookmarkStart w:id="24" w:name="_Toc29376032"/>
      <w:bookmarkStart w:id="25" w:name="_Toc37231921"/>
      <w:bookmarkStart w:id="26" w:name="_Toc46501976"/>
      <w:bookmarkStart w:id="27" w:name="_Toc51971324"/>
      <w:bookmarkStart w:id="28" w:name="_Toc52551307"/>
      <w:bookmarkStart w:id="29" w:name="_Toc130937857"/>
      <w:r w:rsidRPr="00362E3A">
        <w:t>7.3.1</w:t>
      </w:r>
      <w:r w:rsidRPr="00362E3A">
        <w:tab/>
        <w:t>Overview</w:t>
      </w:r>
      <w:bookmarkEnd w:id="23"/>
      <w:bookmarkEnd w:id="24"/>
      <w:bookmarkEnd w:id="25"/>
      <w:bookmarkEnd w:id="26"/>
      <w:bookmarkEnd w:id="27"/>
      <w:bookmarkEnd w:id="28"/>
      <w:bookmarkEnd w:id="29"/>
    </w:p>
    <w:p w14:paraId="07B379B0" w14:textId="77777777" w:rsidR="00A35079" w:rsidRPr="00362E3A" w:rsidRDefault="00A35079" w:rsidP="00A35079">
      <w:r w:rsidRPr="00362E3A">
        <w:t xml:space="preserve">System Information (SI) consists of a MIB and </w:t>
      </w:r>
      <w:proofErr w:type="gramStart"/>
      <w:r w:rsidRPr="00362E3A">
        <w:t>a number of</w:t>
      </w:r>
      <w:proofErr w:type="gramEnd"/>
      <w:r w:rsidRPr="00362E3A">
        <w:t xml:space="preserve"> SIBs, which are divided into Minimum SI and Other SI:</w:t>
      </w:r>
    </w:p>
    <w:p w14:paraId="0B500A4A" w14:textId="77777777" w:rsidR="00A35079" w:rsidRPr="00362E3A" w:rsidRDefault="00A35079" w:rsidP="00A35079">
      <w:pPr>
        <w:pStyle w:val="B1"/>
        <w:rPr>
          <w:b/>
        </w:rPr>
      </w:pPr>
      <w:r w:rsidRPr="00362E3A">
        <w:t>-</w:t>
      </w:r>
      <w:r w:rsidRPr="00362E3A">
        <w:tab/>
      </w:r>
      <w:r w:rsidRPr="00362E3A">
        <w:rPr>
          <w:b/>
        </w:rPr>
        <w:t>Minimum SI</w:t>
      </w:r>
      <w:r w:rsidRPr="00362E3A">
        <w:t xml:space="preserve"> comprises basic information required for initial access and information for acquiring any other SI. Minimum SI consists of:</w:t>
      </w:r>
    </w:p>
    <w:p w14:paraId="18A778F3" w14:textId="77777777" w:rsidR="00A35079" w:rsidRPr="00362E3A" w:rsidRDefault="00A35079" w:rsidP="00A35079">
      <w:pPr>
        <w:pStyle w:val="B2"/>
      </w:pPr>
      <w:r w:rsidRPr="00362E3A">
        <w:t>-</w:t>
      </w:r>
      <w:r w:rsidRPr="00362E3A">
        <w:tab/>
      </w:r>
      <w:r w:rsidRPr="00362E3A">
        <w:rPr>
          <w:i/>
        </w:rPr>
        <w:t>MIB</w:t>
      </w:r>
      <w:r w:rsidRPr="00362E3A">
        <w:t xml:space="preserve"> contains cell barred status information and essential physical layer information of the cell required to receive further system information, </w:t>
      </w:r>
      <w:proofErr w:type="gramStart"/>
      <w:r w:rsidRPr="00362E3A">
        <w:t>e.g.</w:t>
      </w:r>
      <w:proofErr w:type="gramEnd"/>
      <w:r w:rsidRPr="00362E3A">
        <w:t xml:space="preserve"> CORESET#0 configuration. </w:t>
      </w:r>
      <w:r w:rsidRPr="00362E3A">
        <w:rPr>
          <w:i/>
        </w:rPr>
        <w:t>MIB</w:t>
      </w:r>
      <w:r w:rsidRPr="00362E3A">
        <w:t xml:space="preserve"> is periodically broadcast on BCH.</w:t>
      </w:r>
    </w:p>
    <w:p w14:paraId="6BD7C15D" w14:textId="77777777" w:rsidR="00A35079" w:rsidRPr="00362E3A" w:rsidRDefault="00A35079" w:rsidP="00A35079">
      <w:pPr>
        <w:pStyle w:val="B2"/>
      </w:pPr>
      <w:r w:rsidRPr="00362E3A">
        <w:t>-</w:t>
      </w:r>
      <w:r w:rsidRPr="00362E3A">
        <w:tab/>
      </w:r>
      <w:r w:rsidRPr="00362E3A">
        <w:rPr>
          <w:i/>
        </w:rPr>
        <w:t>SIB1</w:t>
      </w:r>
      <w:r w:rsidRPr="00362E3A">
        <w:t xml:space="preserve"> defines the scheduling of other system information blocks and contains information required for initial access. SIB1 is also referred to as Remaining Minimum SI (RMSI) and is periodically broadcast on DL-SCH</w:t>
      </w:r>
      <w:r w:rsidRPr="00362E3A">
        <w:rPr>
          <w:rFonts w:eastAsia="SimSun"/>
          <w:lang w:eastAsia="zh-CN"/>
        </w:rPr>
        <w:t xml:space="preserve"> or sent in a dedicated manner on DL-SCH to UEs in RRC_CONNECTED</w:t>
      </w:r>
      <w:r w:rsidRPr="00362E3A">
        <w:t>.</w:t>
      </w:r>
    </w:p>
    <w:p w14:paraId="345A04CE" w14:textId="22E18D1C" w:rsidR="00F46995" w:rsidRDefault="00A35079" w:rsidP="00A35079">
      <w:pPr>
        <w:pStyle w:val="B1"/>
        <w:rPr>
          <w:ins w:id="30" w:author="Ericsson" w:date="2023-05-09T15:47:00Z"/>
        </w:rPr>
      </w:pPr>
      <w:r w:rsidRPr="00362E3A">
        <w:t>-</w:t>
      </w:r>
      <w:r w:rsidRPr="00362E3A">
        <w:tab/>
      </w:r>
      <w:r w:rsidRPr="00362E3A">
        <w:rPr>
          <w:b/>
        </w:rPr>
        <w:t>Other SI</w:t>
      </w:r>
      <w:r w:rsidRPr="00362E3A">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w:t>
      </w:r>
      <w:ins w:id="31" w:author="Ericsson" w:date="2023-05-09T15:48:00Z">
        <w:r w:rsidR="00DB006F">
          <w:t>Only</w:t>
        </w:r>
      </w:ins>
      <w:ins w:id="32" w:author="Ericsson" w:date="2023-05-09T15:49:00Z">
        <w:r w:rsidR="003E6CAB">
          <w:t xml:space="preserve"> </w:t>
        </w:r>
        <w:r w:rsidR="003E6CAB" w:rsidRPr="00932EEC">
          <w:rPr>
            <w:i/>
            <w:iCs/>
          </w:rPr>
          <w:t>SIB12</w:t>
        </w:r>
        <w:r w:rsidR="00932EEC">
          <w:t xml:space="preserve">, </w:t>
        </w:r>
        <w:r w:rsidR="00932EEC" w:rsidRPr="00932EEC">
          <w:rPr>
            <w:i/>
            <w:iCs/>
          </w:rPr>
          <w:t>SIB13</w:t>
        </w:r>
        <w:r w:rsidR="00932EEC">
          <w:t xml:space="preserve">, and </w:t>
        </w:r>
        <w:r w:rsidR="00932EEC" w:rsidRPr="00932EEC">
          <w:rPr>
            <w:i/>
            <w:iCs/>
          </w:rPr>
          <w:t>SIB14</w:t>
        </w:r>
      </w:ins>
      <w:ins w:id="33" w:author="Ericsson" w:date="2023-05-09T15:48:00Z">
        <w:r w:rsidR="00DB006F">
          <w:t xml:space="preserve"> </w:t>
        </w:r>
      </w:ins>
      <w:ins w:id="34" w:author="Ericsson" w:date="2023-05-09T15:50:00Z">
        <w:r w:rsidR="00932EEC">
          <w:t>can be</w:t>
        </w:r>
      </w:ins>
      <w:ins w:id="35" w:author="Ericsson" w:date="2023-05-09T15:48:00Z">
        <w:r w:rsidR="00502971">
          <w:t xml:space="preserve"> request</w:t>
        </w:r>
      </w:ins>
      <w:ins w:id="36" w:author="Ericsson" w:date="2023-05-09T15:50:00Z">
        <w:r w:rsidR="00932EEC">
          <w:t>ed, if configured by the network,</w:t>
        </w:r>
      </w:ins>
      <w:ins w:id="37" w:author="Ericsson" w:date="2023-05-09T15:48:00Z">
        <w:r w:rsidR="00502971">
          <w:t xml:space="preserve"> </w:t>
        </w:r>
        <w:r w:rsidR="00DB006F">
          <w:t xml:space="preserve">from UEs in RRC_CONNECTED </w:t>
        </w:r>
      </w:ins>
      <w:ins w:id="38" w:author="Ericsson" w:date="2023-05-09T15:50:00Z">
        <w:r w:rsidR="00932EEC" w:rsidRPr="00362E3A">
          <w:t>or when the UE has an active BWP with no common search space configured</w:t>
        </w:r>
      </w:ins>
      <w:ins w:id="39" w:author="Ericsson" w:date="2023-05-09T15:51:00Z">
        <w:r w:rsidR="00932EEC">
          <w:t>.</w:t>
        </w:r>
      </w:ins>
    </w:p>
    <w:p w14:paraId="4F220ABD" w14:textId="76B5B7D3" w:rsidR="00A35079" w:rsidRPr="00362E3A" w:rsidRDefault="00A35079" w:rsidP="00A35079">
      <w:pPr>
        <w:pStyle w:val="B1"/>
      </w:pPr>
      <w:r w:rsidRPr="00362E3A">
        <w:t>Other SI consists of:</w:t>
      </w:r>
    </w:p>
    <w:p w14:paraId="6802DB89" w14:textId="77777777" w:rsidR="00A35079" w:rsidRPr="00362E3A" w:rsidRDefault="00A35079" w:rsidP="00A35079">
      <w:pPr>
        <w:pStyle w:val="B2"/>
      </w:pPr>
      <w:r w:rsidRPr="00362E3A">
        <w:t>-</w:t>
      </w:r>
      <w:r w:rsidRPr="00362E3A">
        <w:tab/>
      </w:r>
      <w:r w:rsidRPr="00362E3A">
        <w:rPr>
          <w:i/>
        </w:rPr>
        <w:t>SIB2</w:t>
      </w:r>
      <w:r w:rsidRPr="00362E3A">
        <w:t xml:space="preserve"> contains cell re-selection information, mainly related to the serving </w:t>
      </w:r>
      <w:proofErr w:type="gramStart"/>
      <w:r w:rsidRPr="00362E3A">
        <w:t>cell;</w:t>
      </w:r>
      <w:proofErr w:type="gramEnd"/>
    </w:p>
    <w:p w14:paraId="50ACFFAB" w14:textId="77777777" w:rsidR="00A35079" w:rsidRPr="00362E3A" w:rsidRDefault="00A35079" w:rsidP="00A35079">
      <w:pPr>
        <w:pStyle w:val="B2"/>
      </w:pPr>
      <w:r w:rsidRPr="00362E3A">
        <w:t>-</w:t>
      </w:r>
      <w:r w:rsidRPr="00362E3A">
        <w:tab/>
      </w:r>
      <w:r w:rsidRPr="00362E3A">
        <w:rPr>
          <w:i/>
        </w:rPr>
        <w:t>SIB3</w:t>
      </w:r>
      <w:r w:rsidRPr="00362E3A">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362E3A">
        <w:t>);</w:t>
      </w:r>
      <w:proofErr w:type="gramEnd"/>
    </w:p>
    <w:p w14:paraId="17D9285A" w14:textId="77777777" w:rsidR="00A35079" w:rsidRPr="00362E3A" w:rsidRDefault="00A35079" w:rsidP="00A35079">
      <w:pPr>
        <w:pStyle w:val="B2"/>
      </w:pPr>
      <w:r w:rsidRPr="00362E3A">
        <w:t>-</w:t>
      </w:r>
      <w:r w:rsidRPr="00362E3A">
        <w:tab/>
      </w:r>
      <w:r w:rsidRPr="00362E3A">
        <w:rPr>
          <w:i/>
        </w:rPr>
        <w:t>SIB4</w:t>
      </w:r>
      <w:r w:rsidRPr="00362E3A">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w:t>
      </w:r>
      <w:proofErr w:type="gramStart"/>
      <w:r w:rsidRPr="00362E3A">
        <w:t>measurements;</w:t>
      </w:r>
      <w:proofErr w:type="gramEnd"/>
    </w:p>
    <w:p w14:paraId="00EDC763" w14:textId="77777777" w:rsidR="00A35079" w:rsidRPr="00362E3A" w:rsidRDefault="00A35079" w:rsidP="00A35079">
      <w:pPr>
        <w:pStyle w:val="B2"/>
      </w:pPr>
      <w:r w:rsidRPr="00362E3A">
        <w:t>-</w:t>
      </w:r>
      <w:r w:rsidRPr="00362E3A">
        <w:tab/>
      </w:r>
      <w:r w:rsidRPr="00362E3A">
        <w:rPr>
          <w:i/>
        </w:rPr>
        <w:t>SIB5</w:t>
      </w:r>
      <w:r w:rsidRPr="00362E3A">
        <w:t xml:space="preserve"> contains information about E-UTRA frequencies and E-UTRA neighbouring cells relevant for cell re-selection (including cell re-selection parameters common for a frequency as well as cell specific re-selection parameters</w:t>
      </w:r>
      <w:proofErr w:type="gramStart"/>
      <w:r w:rsidRPr="00362E3A">
        <w:t>);</w:t>
      </w:r>
      <w:proofErr w:type="gramEnd"/>
    </w:p>
    <w:p w14:paraId="3D06C767" w14:textId="77777777" w:rsidR="00A35079" w:rsidRPr="00362E3A" w:rsidRDefault="00A35079" w:rsidP="00A35079">
      <w:pPr>
        <w:pStyle w:val="B2"/>
      </w:pPr>
      <w:r w:rsidRPr="00362E3A">
        <w:t>-</w:t>
      </w:r>
      <w:r w:rsidRPr="00362E3A">
        <w:tab/>
      </w:r>
      <w:r w:rsidRPr="00362E3A">
        <w:rPr>
          <w:i/>
        </w:rPr>
        <w:t>SIB6</w:t>
      </w:r>
      <w:r w:rsidRPr="00362E3A">
        <w:t xml:space="preserve"> contains an ETWS primary </w:t>
      </w:r>
      <w:proofErr w:type="gramStart"/>
      <w:r w:rsidRPr="00362E3A">
        <w:t>notification;</w:t>
      </w:r>
      <w:proofErr w:type="gramEnd"/>
    </w:p>
    <w:p w14:paraId="481C9B3A" w14:textId="77777777" w:rsidR="00A35079" w:rsidRPr="00362E3A" w:rsidRDefault="00A35079" w:rsidP="00A35079">
      <w:pPr>
        <w:pStyle w:val="B2"/>
      </w:pPr>
      <w:r w:rsidRPr="00362E3A">
        <w:t>-</w:t>
      </w:r>
      <w:r w:rsidRPr="00362E3A">
        <w:tab/>
      </w:r>
      <w:r w:rsidRPr="00362E3A">
        <w:rPr>
          <w:i/>
        </w:rPr>
        <w:t>SIB7</w:t>
      </w:r>
      <w:r w:rsidRPr="00362E3A">
        <w:t xml:space="preserve"> contains an ETWS secondary </w:t>
      </w:r>
      <w:proofErr w:type="gramStart"/>
      <w:r w:rsidRPr="00362E3A">
        <w:t>notification;</w:t>
      </w:r>
      <w:proofErr w:type="gramEnd"/>
    </w:p>
    <w:p w14:paraId="0C7BD917" w14:textId="77777777" w:rsidR="00A35079" w:rsidRPr="00362E3A" w:rsidRDefault="00A35079" w:rsidP="00A35079">
      <w:pPr>
        <w:pStyle w:val="B2"/>
      </w:pPr>
      <w:r w:rsidRPr="00362E3A">
        <w:t>-</w:t>
      </w:r>
      <w:r w:rsidRPr="00362E3A">
        <w:tab/>
      </w:r>
      <w:r w:rsidRPr="00362E3A">
        <w:rPr>
          <w:i/>
        </w:rPr>
        <w:t>SIB8</w:t>
      </w:r>
      <w:r w:rsidRPr="00362E3A">
        <w:t xml:space="preserve"> contains a CMAS warning </w:t>
      </w:r>
      <w:proofErr w:type="gramStart"/>
      <w:r w:rsidRPr="00362E3A">
        <w:t>notification;</w:t>
      </w:r>
      <w:proofErr w:type="gramEnd"/>
    </w:p>
    <w:p w14:paraId="0643F2BE" w14:textId="77777777" w:rsidR="00A35079" w:rsidRPr="00362E3A" w:rsidRDefault="00A35079" w:rsidP="00A35079">
      <w:pPr>
        <w:pStyle w:val="B2"/>
      </w:pPr>
      <w:r w:rsidRPr="00362E3A">
        <w:t>-</w:t>
      </w:r>
      <w:r w:rsidRPr="00362E3A">
        <w:tab/>
      </w:r>
      <w:r w:rsidRPr="00362E3A">
        <w:rPr>
          <w:i/>
        </w:rPr>
        <w:t>SIB9</w:t>
      </w:r>
      <w:r w:rsidRPr="00362E3A">
        <w:t xml:space="preserve"> contains information related to GPS time and Coordinated Universal Time (UTC</w:t>
      </w:r>
      <w:proofErr w:type="gramStart"/>
      <w:r w:rsidRPr="00362E3A">
        <w:t>);</w:t>
      </w:r>
      <w:proofErr w:type="gramEnd"/>
    </w:p>
    <w:p w14:paraId="77C41D04" w14:textId="77777777" w:rsidR="00A35079" w:rsidRPr="00362E3A" w:rsidRDefault="00A35079" w:rsidP="00A35079">
      <w:pPr>
        <w:pStyle w:val="B2"/>
        <w:rPr>
          <w:rFonts w:eastAsia="Malgun Gothic"/>
          <w:lang w:eastAsia="ko-KR"/>
        </w:rPr>
      </w:pPr>
      <w:r w:rsidRPr="00362E3A">
        <w:rPr>
          <w:rFonts w:eastAsia="Malgun Gothic"/>
          <w:lang w:eastAsia="ko-KR"/>
        </w:rPr>
        <w:t>-</w:t>
      </w:r>
      <w:r w:rsidRPr="00362E3A">
        <w:rPr>
          <w:rFonts w:eastAsia="Malgun Gothic"/>
          <w:lang w:eastAsia="ko-KR"/>
        </w:rPr>
        <w:tab/>
      </w:r>
      <w:r w:rsidRPr="00362E3A">
        <w:rPr>
          <w:rFonts w:eastAsia="Malgun Gothic"/>
          <w:i/>
          <w:iCs/>
          <w:lang w:eastAsia="ko-KR"/>
        </w:rPr>
        <w:t>SIB10</w:t>
      </w:r>
      <w:r w:rsidRPr="00362E3A">
        <w:rPr>
          <w:rFonts w:eastAsia="Malgun Gothic"/>
          <w:lang w:eastAsia="ko-KR"/>
        </w:rPr>
        <w:t xml:space="preserve"> contains the Human-Readable Network Names (HRNN) of the NPNs listed in </w:t>
      </w:r>
      <w:proofErr w:type="gramStart"/>
      <w:r w:rsidRPr="00362E3A">
        <w:rPr>
          <w:rFonts w:eastAsia="Malgun Gothic"/>
          <w:lang w:eastAsia="ko-KR"/>
        </w:rPr>
        <w:t>SIB1;</w:t>
      </w:r>
      <w:proofErr w:type="gramEnd"/>
    </w:p>
    <w:p w14:paraId="399A12EC" w14:textId="77777777" w:rsidR="00A35079" w:rsidRPr="00362E3A" w:rsidRDefault="00A35079" w:rsidP="00A35079">
      <w:pPr>
        <w:pStyle w:val="B2"/>
        <w:rPr>
          <w:rFonts w:eastAsia="Malgun Gothic"/>
          <w:lang w:eastAsia="ko-KR"/>
        </w:rPr>
      </w:pPr>
      <w:r w:rsidRPr="00362E3A">
        <w:rPr>
          <w:rFonts w:eastAsia="Malgun Gothic"/>
          <w:lang w:eastAsia="ko-KR"/>
        </w:rPr>
        <w:t>-</w:t>
      </w:r>
      <w:r w:rsidRPr="00362E3A">
        <w:rPr>
          <w:rFonts w:eastAsia="Malgun Gothic"/>
          <w:lang w:eastAsia="ko-KR"/>
        </w:rPr>
        <w:tab/>
      </w:r>
      <w:r w:rsidRPr="00362E3A">
        <w:rPr>
          <w:rFonts w:eastAsia="Malgun Gothic"/>
          <w:i/>
          <w:iCs/>
          <w:lang w:eastAsia="ko-KR"/>
        </w:rPr>
        <w:t>SIB11</w:t>
      </w:r>
      <w:r w:rsidRPr="00362E3A">
        <w:rPr>
          <w:rFonts w:eastAsia="Malgun Gothic"/>
          <w:lang w:eastAsia="ko-KR"/>
        </w:rPr>
        <w:t xml:space="preserve"> contains information related to idle/inactive </w:t>
      </w:r>
      <w:proofErr w:type="gramStart"/>
      <w:r w:rsidRPr="00362E3A">
        <w:rPr>
          <w:rFonts w:eastAsia="Malgun Gothic"/>
          <w:lang w:eastAsia="ko-KR"/>
        </w:rPr>
        <w:t>measurements;</w:t>
      </w:r>
      <w:proofErr w:type="gramEnd"/>
    </w:p>
    <w:p w14:paraId="66D4B3EF" w14:textId="77777777" w:rsidR="00A35079" w:rsidRPr="00362E3A" w:rsidRDefault="00A35079" w:rsidP="00A35079">
      <w:pPr>
        <w:pStyle w:val="B2"/>
      </w:pPr>
      <w:r w:rsidRPr="00362E3A">
        <w:t>-</w:t>
      </w:r>
      <w:r w:rsidRPr="00362E3A">
        <w:tab/>
      </w:r>
      <w:proofErr w:type="spellStart"/>
      <w:r w:rsidRPr="00362E3A">
        <w:rPr>
          <w:i/>
          <w:iCs/>
        </w:rPr>
        <w:t>SIBpos</w:t>
      </w:r>
      <w:proofErr w:type="spellEnd"/>
      <w:r w:rsidRPr="00362E3A">
        <w:rPr>
          <w:i/>
          <w:iCs/>
        </w:rPr>
        <w:t xml:space="preserve"> </w:t>
      </w:r>
      <w:r w:rsidRPr="00362E3A">
        <w:rPr>
          <w:lang w:eastAsia="zh-CN"/>
        </w:rPr>
        <w:t>contains positioning assistance data as defined in TS 37.355 [43] and TS 38.331 [12]</w:t>
      </w:r>
      <w:r w:rsidRPr="00362E3A">
        <w:t>.</w:t>
      </w:r>
    </w:p>
    <w:p w14:paraId="0907CD9D" w14:textId="77777777" w:rsidR="00A35079" w:rsidRPr="00362E3A" w:rsidRDefault="00A35079" w:rsidP="00A35079">
      <w:pPr>
        <w:rPr>
          <w:rFonts w:eastAsia="Malgun Gothic"/>
          <w:lang w:eastAsia="ko-KR"/>
        </w:rPr>
      </w:pPr>
      <w:r w:rsidRPr="00362E3A">
        <w:rPr>
          <w:rFonts w:eastAsia="Malgun Gothic"/>
          <w:lang w:eastAsia="ko-KR"/>
        </w:rPr>
        <w:t xml:space="preserve">For </w:t>
      </w:r>
      <w:proofErr w:type="spellStart"/>
      <w:r w:rsidRPr="00362E3A">
        <w:rPr>
          <w:rFonts w:eastAsia="Malgun Gothic"/>
          <w:lang w:eastAsia="ko-KR"/>
        </w:rPr>
        <w:t>sidelink</w:t>
      </w:r>
      <w:proofErr w:type="spellEnd"/>
      <w:r w:rsidRPr="00362E3A">
        <w:rPr>
          <w:rFonts w:eastAsia="Malgun Gothic"/>
          <w:lang w:eastAsia="ko-KR"/>
        </w:rPr>
        <w:t xml:space="preserve">, </w:t>
      </w:r>
      <w:r w:rsidRPr="00362E3A">
        <w:t>Other SI also includes:</w:t>
      </w:r>
    </w:p>
    <w:p w14:paraId="0B67C832" w14:textId="77777777" w:rsidR="00A35079" w:rsidRPr="00362E3A" w:rsidRDefault="00A35079" w:rsidP="00A35079">
      <w:pPr>
        <w:pStyle w:val="B2"/>
      </w:pPr>
      <w:r w:rsidRPr="00362E3A">
        <w:t>-</w:t>
      </w:r>
      <w:r w:rsidRPr="00362E3A">
        <w:tab/>
      </w:r>
      <w:r w:rsidRPr="00362E3A">
        <w:rPr>
          <w:i/>
        </w:rPr>
        <w:t>SIB12</w:t>
      </w:r>
      <w:r w:rsidRPr="00362E3A">
        <w:t xml:space="preserve"> contains information related to NR </w:t>
      </w:r>
      <w:proofErr w:type="spellStart"/>
      <w:r w:rsidRPr="00362E3A">
        <w:t>sidelink</w:t>
      </w:r>
      <w:proofErr w:type="spellEnd"/>
      <w:r w:rsidRPr="00362E3A">
        <w:t xml:space="preserve"> </w:t>
      </w:r>
      <w:proofErr w:type="gramStart"/>
      <w:r w:rsidRPr="00362E3A">
        <w:t>communication;</w:t>
      </w:r>
      <w:proofErr w:type="gramEnd"/>
    </w:p>
    <w:p w14:paraId="2777D692" w14:textId="77777777" w:rsidR="00A35079" w:rsidRPr="00362E3A" w:rsidRDefault="00A35079" w:rsidP="00A35079">
      <w:pPr>
        <w:pStyle w:val="B2"/>
      </w:pPr>
      <w:r w:rsidRPr="00362E3A">
        <w:t>-</w:t>
      </w:r>
      <w:r w:rsidRPr="00362E3A">
        <w:tab/>
      </w:r>
      <w:r w:rsidRPr="00362E3A">
        <w:rPr>
          <w:i/>
        </w:rPr>
        <w:t>SIB13</w:t>
      </w:r>
      <w:r w:rsidRPr="00362E3A">
        <w:t xml:space="preserve"> contains information related to </w:t>
      </w:r>
      <w:r w:rsidRPr="00362E3A">
        <w:rPr>
          <w:i/>
        </w:rPr>
        <w:t>SystemInformationBlockType</w:t>
      </w:r>
      <w:r w:rsidRPr="00362E3A">
        <w:rPr>
          <w:i/>
          <w:lang w:eastAsia="zh-CN"/>
        </w:rPr>
        <w:t xml:space="preserve">21 </w:t>
      </w:r>
      <w:r w:rsidRPr="00362E3A">
        <w:t xml:space="preserve">for V2X </w:t>
      </w:r>
      <w:proofErr w:type="spellStart"/>
      <w:r w:rsidRPr="00362E3A">
        <w:t>sidelink</w:t>
      </w:r>
      <w:proofErr w:type="spellEnd"/>
      <w:r w:rsidRPr="00362E3A">
        <w:t xml:space="preserve"> communication as specified in TS 36.331 clause 5.2.2.28 [29</w:t>
      </w:r>
      <w:proofErr w:type="gramStart"/>
      <w:r w:rsidRPr="00362E3A">
        <w:t>];</w:t>
      </w:r>
      <w:proofErr w:type="gramEnd"/>
    </w:p>
    <w:p w14:paraId="3B6F5F8E" w14:textId="77777777" w:rsidR="00A35079" w:rsidRPr="00362E3A" w:rsidRDefault="00A35079" w:rsidP="00A35079">
      <w:pPr>
        <w:pStyle w:val="B2"/>
      </w:pPr>
      <w:r w:rsidRPr="00362E3A">
        <w:lastRenderedPageBreak/>
        <w:t>-</w:t>
      </w:r>
      <w:r w:rsidRPr="00362E3A">
        <w:tab/>
      </w:r>
      <w:r w:rsidRPr="00362E3A">
        <w:rPr>
          <w:i/>
        </w:rPr>
        <w:t>SIB14</w:t>
      </w:r>
      <w:r w:rsidRPr="00362E3A">
        <w:t xml:space="preserve"> contains information related to </w:t>
      </w:r>
      <w:r w:rsidRPr="00362E3A">
        <w:rPr>
          <w:i/>
        </w:rPr>
        <w:t>SystemInformationBlockType</w:t>
      </w:r>
      <w:r w:rsidRPr="00362E3A">
        <w:rPr>
          <w:i/>
          <w:lang w:eastAsia="zh-CN"/>
        </w:rPr>
        <w:t xml:space="preserve">26 </w:t>
      </w:r>
      <w:r w:rsidRPr="00362E3A">
        <w:t xml:space="preserve">for V2X </w:t>
      </w:r>
      <w:proofErr w:type="spellStart"/>
      <w:r w:rsidRPr="00362E3A">
        <w:t>sidelink</w:t>
      </w:r>
      <w:proofErr w:type="spellEnd"/>
      <w:r w:rsidRPr="00362E3A">
        <w:t xml:space="preserve"> communication as specified in TS 36.331 clause 5.2.2.33 [29].</w:t>
      </w:r>
    </w:p>
    <w:p w14:paraId="3AB18D1F" w14:textId="77777777" w:rsidR="00A35079" w:rsidRPr="00362E3A" w:rsidRDefault="00A35079" w:rsidP="00A35079">
      <w:r w:rsidRPr="00362E3A">
        <w:t>Figure 7.3-1 below summarises System Information provisioning.</w:t>
      </w:r>
    </w:p>
    <w:p w14:paraId="487FC37D" w14:textId="77777777" w:rsidR="00A35079" w:rsidRPr="00362E3A" w:rsidRDefault="004F4DA8" w:rsidP="00A35079">
      <w:pPr>
        <w:pStyle w:val="TH"/>
      </w:pPr>
      <w:r w:rsidRPr="00362E3A">
        <w:rPr>
          <w:noProof/>
        </w:rPr>
        <w:object w:dxaOrig="4480" w:dyaOrig="5690" w14:anchorId="74A70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9pt;height:190.5pt;mso-width-percent:0;mso-height-percent:0;mso-width-percent:0;mso-height-percent:0" o:ole="">
            <v:fill o:detectmouseclick="t"/>
            <v:imagedata r:id="rId20" o:title=""/>
            <o:lock v:ext="edit" aspectratio="f"/>
          </v:shape>
          <o:OLEObject Type="Embed" ProgID="Mscgen.Chart" ShapeID="_x0000_i1025" DrawAspect="Content" ObjectID="_1745390516" r:id="rId21">
            <o:FieldCodes>\* MERGEFORMAT</o:FieldCodes>
          </o:OLEObject>
        </w:object>
      </w:r>
    </w:p>
    <w:p w14:paraId="687B7B75" w14:textId="77777777" w:rsidR="00A35079" w:rsidRPr="00362E3A" w:rsidRDefault="00A35079" w:rsidP="00A35079">
      <w:pPr>
        <w:pStyle w:val="TF"/>
        <w:rPr>
          <w:i/>
        </w:rPr>
      </w:pPr>
      <w:r w:rsidRPr="00362E3A">
        <w:t>Figure 7.3-1: System Information Provisioning</w:t>
      </w:r>
    </w:p>
    <w:p w14:paraId="643C2AAB" w14:textId="77777777" w:rsidR="00A35079" w:rsidRPr="00362E3A" w:rsidRDefault="00A35079" w:rsidP="00A35079">
      <w:r w:rsidRPr="00362E3A">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33DC2ED" w14:textId="77777777" w:rsidR="00A35079" w:rsidRPr="00362E3A" w:rsidRDefault="00A35079" w:rsidP="00A35079">
      <w:r w:rsidRPr="00362E3A">
        <w:t>If the UE cannot determine the full contents of the minimum SI of a cell by receiving from that cell, the UE shall consider that cell as barred.</w:t>
      </w:r>
    </w:p>
    <w:p w14:paraId="236BF204" w14:textId="77777777" w:rsidR="00A35079" w:rsidRPr="00362E3A" w:rsidRDefault="00A35079" w:rsidP="00A35079">
      <w:r w:rsidRPr="00362E3A">
        <w:t>In case of BA, the UE only acquires SI on the active BWP.</w:t>
      </w:r>
    </w:p>
    <w:p w14:paraId="7F3036ED" w14:textId="77777777" w:rsidR="00A35079" w:rsidRPr="00362E3A" w:rsidRDefault="00A35079" w:rsidP="00A35079">
      <w:pPr>
        <w:pStyle w:val="Heading3"/>
      </w:pPr>
      <w:bookmarkStart w:id="40" w:name="_Toc20387954"/>
      <w:bookmarkStart w:id="41" w:name="_Toc29376033"/>
      <w:bookmarkStart w:id="42" w:name="_Toc37231922"/>
      <w:bookmarkStart w:id="43" w:name="_Toc46501977"/>
      <w:bookmarkStart w:id="44" w:name="_Toc51971325"/>
      <w:bookmarkStart w:id="45" w:name="_Toc52551308"/>
      <w:bookmarkStart w:id="46" w:name="_Toc130937858"/>
      <w:r w:rsidRPr="00362E3A">
        <w:t>7.3.2</w:t>
      </w:r>
      <w:r w:rsidRPr="00362E3A">
        <w:tab/>
        <w:t>Scheduling</w:t>
      </w:r>
      <w:bookmarkEnd w:id="40"/>
      <w:bookmarkEnd w:id="41"/>
      <w:bookmarkEnd w:id="42"/>
      <w:bookmarkEnd w:id="43"/>
      <w:bookmarkEnd w:id="44"/>
      <w:bookmarkEnd w:id="45"/>
      <w:bookmarkEnd w:id="46"/>
    </w:p>
    <w:p w14:paraId="77B81A21" w14:textId="77777777" w:rsidR="00A35079" w:rsidRPr="00362E3A" w:rsidRDefault="00A35079" w:rsidP="00A35079">
      <w:r w:rsidRPr="00362E3A">
        <w:t xml:space="preserve">The MIB is mapped on the BCCH and carried on BCH while all other SI messages are mapped on the BCCH, where they are dynamically carried on DL-SCH. The scheduling of SI messages part of Other SI is indicated by </w:t>
      </w:r>
      <w:r w:rsidRPr="00362E3A">
        <w:rPr>
          <w:i/>
        </w:rPr>
        <w:t>SIB1</w:t>
      </w:r>
      <w:r w:rsidRPr="00362E3A">
        <w:t>.</w:t>
      </w:r>
    </w:p>
    <w:p w14:paraId="6CCF63E3" w14:textId="77777777" w:rsidR="00A35079" w:rsidRPr="00362E3A" w:rsidRDefault="00A35079" w:rsidP="00A35079">
      <w:r w:rsidRPr="00362E3A">
        <w:t xml:space="preserve">For UEs in RRC_IDLE and RRC_INACTIVE, a request for Other SI triggers a </w:t>
      </w:r>
      <w:proofErr w:type="gramStart"/>
      <w:r w:rsidRPr="00362E3A">
        <w:t>random access</w:t>
      </w:r>
      <w:proofErr w:type="gramEnd"/>
      <w:r w:rsidRPr="00362E3A">
        <w:t xml:space="preserve">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w:t>
      </w:r>
      <w:proofErr w:type="gramStart"/>
      <w:r w:rsidRPr="00362E3A">
        <w:t>i.e.</w:t>
      </w:r>
      <w:proofErr w:type="gramEnd"/>
      <w:r w:rsidRPr="00362E3A">
        <w:t xml:space="preserve"> a set of SIBs), one RACH preamble and/or PRACH resource can be used to request multiple SI messages and the </w:t>
      </w:r>
      <w:proofErr w:type="spellStart"/>
      <w:r w:rsidRPr="00362E3A">
        <w:t>gNB</w:t>
      </w:r>
      <w:proofErr w:type="spellEnd"/>
      <w:r w:rsidRPr="00362E3A">
        <w:t xml:space="preserve"> acknowledges the request in MSG2. When MSG 3 is used, the </w:t>
      </w:r>
      <w:proofErr w:type="spellStart"/>
      <w:r w:rsidRPr="00362E3A">
        <w:t>gNB</w:t>
      </w:r>
      <w:proofErr w:type="spellEnd"/>
      <w:r w:rsidRPr="00362E3A">
        <w:t xml:space="preserve"> acknowledges the request in MSG4.</w:t>
      </w:r>
    </w:p>
    <w:p w14:paraId="6B37FE10" w14:textId="23C2FCFB" w:rsidR="00A35079" w:rsidRPr="00362E3A" w:rsidRDefault="00A35079" w:rsidP="00A35079">
      <w:r w:rsidRPr="00362E3A">
        <w:t xml:space="preserve">For UEs in RRC_CONNECTED, a request for Other SI may be sent to the network, if configured by the network, in a dedicated manner (i.e., via UL-DCCH) and the </w:t>
      </w:r>
      <w:ins w:id="47" w:author="Ericsson" w:date="2023-05-09T15:51:00Z">
        <w:r w:rsidR="004D3121">
          <w:t xml:space="preserve">minimum </w:t>
        </w:r>
      </w:ins>
      <w:r w:rsidRPr="00362E3A">
        <w:t xml:space="preserve">granularity of the request is one SIB. The </w:t>
      </w:r>
      <w:proofErr w:type="spellStart"/>
      <w:r w:rsidRPr="00362E3A">
        <w:t>gNB</w:t>
      </w:r>
      <w:proofErr w:type="spellEnd"/>
      <w:r w:rsidRPr="00362E3A">
        <w:t xml:space="preserve"> may respond with an </w:t>
      </w:r>
      <w:proofErr w:type="spellStart"/>
      <w:r w:rsidRPr="00362E3A">
        <w:rPr>
          <w:i/>
          <w:iCs/>
        </w:rPr>
        <w:t>RRCReconfiguration</w:t>
      </w:r>
      <w:proofErr w:type="spellEnd"/>
      <w:r w:rsidRPr="00362E3A">
        <w:rPr>
          <w:i/>
          <w:iCs/>
        </w:rPr>
        <w:t xml:space="preserve"> </w:t>
      </w:r>
      <w:r w:rsidRPr="00362E3A">
        <w:t>including the requested SIB(s). It is a network choice to decide which requested SIBs are delivered in a dedicated or broadcasted manner.</w:t>
      </w:r>
    </w:p>
    <w:p w14:paraId="5E1A9CBA" w14:textId="77777777" w:rsidR="00A35079" w:rsidRPr="00362E3A" w:rsidRDefault="00A35079" w:rsidP="00A35079">
      <w:r w:rsidRPr="00362E3A">
        <w:t>The Other SI may be broadcast at a configurable periodicity and for a certain duration. The Other SI may also be broadcast when it is requested by UE in RRC_IDLE/RRC_INACTIVE/RRC_CONNECTED.</w:t>
      </w:r>
    </w:p>
    <w:p w14:paraId="3DFB8195" w14:textId="77777777" w:rsidR="00A35079" w:rsidRPr="00362E3A" w:rsidRDefault="00A35079" w:rsidP="00A35079">
      <w:r w:rsidRPr="00362E3A">
        <w:t>For a UE to be allowed to camp on a cell it must have acquired the contents of the Minimum SI from that cell. There may be cells in the system that do not broadcast the Minimum SI and where the UE therefore cannot camp.</w:t>
      </w:r>
    </w:p>
    <w:p w14:paraId="47DEF2BD" w14:textId="10BCD4EC" w:rsidR="001C35F3" w:rsidRPr="001C35F3" w:rsidRDefault="00F37BB8"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C35F3" w:rsidRPr="001C35F3">
        <w:rPr>
          <w:i/>
          <w:iCs/>
        </w:rPr>
        <w:t xml:space="preserve"> OF CHANGES</w:t>
      </w:r>
    </w:p>
    <w:p w14:paraId="6A847470" w14:textId="77777777" w:rsidR="008D7D7A" w:rsidRPr="00F10B4F" w:rsidRDefault="008D7D7A" w:rsidP="00AE631B">
      <w:pPr>
        <w:rPr>
          <w:iCs/>
        </w:rPr>
      </w:pPr>
    </w:p>
    <w:sectPr w:rsidR="008D7D7A" w:rsidRPr="00F10B4F" w:rsidSect="0042528F">
      <w:headerReference w:type="default" r:id="rId22"/>
      <w:footerReference w:type="default" r:id="rId2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7FE9" w14:textId="77777777" w:rsidR="004F4DA8" w:rsidRDefault="004F4DA8">
      <w:pPr>
        <w:spacing w:after="0"/>
      </w:pPr>
      <w:r>
        <w:separator/>
      </w:r>
    </w:p>
  </w:endnote>
  <w:endnote w:type="continuationSeparator" w:id="0">
    <w:p w14:paraId="15E75C20" w14:textId="77777777" w:rsidR="004F4DA8" w:rsidRDefault="004F4DA8">
      <w:pPr>
        <w:spacing w:after="0"/>
      </w:pPr>
      <w:r>
        <w:continuationSeparator/>
      </w:r>
    </w:p>
  </w:endnote>
  <w:endnote w:type="continuationNotice" w:id="1">
    <w:p w14:paraId="2F23D2C2" w14:textId="77777777" w:rsidR="004F4DA8" w:rsidRDefault="004F4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903A" w14:textId="77777777" w:rsidR="00F46995" w:rsidRDefault="00F46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A2EC3" w14:textId="77777777" w:rsidR="00F46995" w:rsidRDefault="00F46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6FBD5" w14:textId="77777777" w:rsidR="00F46995" w:rsidRDefault="00F469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B4E0" w14:textId="77777777" w:rsidR="004F4DA8" w:rsidRDefault="004F4DA8">
      <w:pPr>
        <w:spacing w:after="0"/>
      </w:pPr>
      <w:r>
        <w:separator/>
      </w:r>
    </w:p>
  </w:footnote>
  <w:footnote w:type="continuationSeparator" w:id="0">
    <w:p w14:paraId="3A94A845" w14:textId="77777777" w:rsidR="004F4DA8" w:rsidRDefault="004F4DA8">
      <w:pPr>
        <w:spacing w:after="0"/>
      </w:pPr>
      <w:r>
        <w:continuationSeparator/>
      </w:r>
    </w:p>
  </w:footnote>
  <w:footnote w:type="continuationNotice" w:id="1">
    <w:p w14:paraId="7AE92909" w14:textId="77777777" w:rsidR="004F4DA8" w:rsidRDefault="004F4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17F3" w14:textId="77777777" w:rsidR="00F46995" w:rsidRDefault="00F469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0"/>
  </w:num>
  <w:num w:numId="4" w16cid:durableId="1298681283">
    <w:abstractNumId w:val="19"/>
  </w:num>
  <w:num w:numId="5" w16cid:durableId="161256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2"/>
  </w:num>
  <w:num w:numId="18" w16cid:durableId="1674911730">
    <w:abstractNumId w:val="11"/>
  </w:num>
  <w:num w:numId="19" w16cid:durableId="1046639535">
    <w:abstractNumId w:val="25"/>
  </w:num>
  <w:num w:numId="20" w16cid:durableId="236787153">
    <w:abstractNumId w:val="13"/>
  </w:num>
  <w:num w:numId="21" w16cid:durableId="701511839">
    <w:abstractNumId w:val="8"/>
  </w:num>
  <w:num w:numId="22" w16cid:durableId="1059205307">
    <w:abstractNumId w:val="23"/>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4"/>
  </w:num>
  <w:num w:numId="29" w16cid:durableId="132212380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032"/>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580"/>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E0B"/>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CAB"/>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0D9"/>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21"/>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138"/>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DA8"/>
    <w:rsid w:val="004F4F21"/>
    <w:rsid w:val="004F552B"/>
    <w:rsid w:val="004F5853"/>
    <w:rsid w:val="004F5A39"/>
    <w:rsid w:val="004F5FF0"/>
    <w:rsid w:val="004F6082"/>
    <w:rsid w:val="004F60B7"/>
    <w:rsid w:val="004F68DD"/>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97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0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9C"/>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32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128"/>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5D"/>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03A"/>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BC"/>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2EEC"/>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07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DFD"/>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48D"/>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3EE"/>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6BA"/>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92"/>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06F"/>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20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16DE"/>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995"/>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rsid w:val="006947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51</TotalTime>
  <Pages>4</Pages>
  <Words>1330</Words>
  <Characters>7587</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RAN2#121-bis-e</cp:lastModifiedBy>
  <cp:revision>54</cp:revision>
  <cp:lastPrinted>2017-05-08T10:55:00Z</cp:lastPrinted>
  <dcterms:created xsi:type="dcterms:W3CDTF">2023-03-30T14:41:00Z</dcterms:created>
  <dcterms:modified xsi:type="dcterms:W3CDTF">2023-05-12T07:41:00Z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